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92f3dd" w14:textId="e92f3d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6229A" w:rsidP="004F3811" w:rsidRDefault="0046229A">
      <w:pPr>
        <w:jc w:val="center"/>
        <w:rPr>
          <w:rFonts w:cs="Arial"/>
          <w:b/>
        </w:rPr>
      </w:pPr>
      <w:r w:rsidRPr="0046229A">
        <w:rPr>
          <w:rFonts w:cs="Arial"/>
          <w:b/>
        </w:rPr>
        <w:t>VITA ASSIST j.d.o.o. OIB: 79030711903, Vodnjan, Trgovačka ulica 124,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8147B">
        <w:rPr>
          <w:rFonts w:cs="Arial"/>
        </w:rPr>
        <w:t>10,</w:t>
      </w:r>
      <w:r w:rsidR="0046229A">
        <w:rPr>
          <w:rFonts w:cs="Arial"/>
        </w:rPr>
        <w:t>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6229A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</w:t>
      </w:r>
      <w:r w:rsidR="0046229A">
        <w:rPr>
          <w:rFonts w:cs="Arial"/>
        </w:rPr>
        <w:t>te da n</w:t>
      </w:r>
      <w:r w:rsidR="00D4784F">
        <w:rPr>
          <w:rFonts w:cs="Arial"/>
        </w:rPr>
        <w:t xml:space="preserve">a današnji dan blokada iznosi </w:t>
      </w:r>
      <w:r w:rsidR="0046229A">
        <w:rPr>
          <w:rFonts w:cs="Arial"/>
        </w:rPr>
        <w:t>189.766,34</w:t>
      </w:r>
      <w:r w:rsidR="00D4784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F24009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C13A7F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F1389">
        <w:rPr>
          <w:rFonts w:cs="Arial"/>
        </w:rPr>
        <w:t>10:</w:t>
      </w:r>
      <w:r w:rsidR="0046229A">
        <w:rPr>
          <w:rFonts w:cs="Arial"/>
        </w:rPr>
        <w:t>05</w:t>
      </w:r>
      <w:r w:rsidR="00D4784F">
        <w:rPr>
          <w:rFonts w:cs="Arial"/>
        </w:rPr>
        <w:t xml:space="preserve">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  <w:t xml:space="preserve">                </w:t>
      </w:r>
      <w:r w:rsidRPr="00BE62FB">
        <w:rPr>
          <w:rFonts w:cs="Arial"/>
        </w:rPr>
        <w:t xml:space="preserve">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C13A7F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13A7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6229A" w:rsidP="0046229A" w:rsidRDefault="0046229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193/2023-37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6229A">
      <w:rPr>
        <w:rFonts w:ascii="Arial" w:hAnsi="Arial" w:cs="Arial"/>
      </w:rPr>
      <w:t>193/2023-37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5860"/>
    <w:rsid w:val="00280812"/>
    <w:rsid w:val="00293650"/>
    <w:rsid w:val="00297EDB"/>
    <w:rsid w:val="002A1DBD"/>
    <w:rsid w:val="002B5CF4"/>
    <w:rsid w:val="002F1389"/>
    <w:rsid w:val="003079B6"/>
    <w:rsid w:val="003313E8"/>
    <w:rsid w:val="00382C76"/>
    <w:rsid w:val="00395085"/>
    <w:rsid w:val="003E49B3"/>
    <w:rsid w:val="0046229A"/>
    <w:rsid w:val="0046778E"/>
    <w:rsid w:val="00471E38"/>
    <w:rsid w:val="0049588D"/>
    <w:rsid w:val="004D73AE"/>
    <w:rsid w:val="004F3811"/>
    <w:rsid w:val="00576B3E"/>
    <w:rsid w:val="0058147B"/>
    <w:rsid w:val="00585293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9B1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52D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284D"/>
    <w:rsid w:val="00B46C27"/>
    <w:rsid w:val="00BE3960"/>
    <w:rsid w:val="00BE62FB"/>
    <w:rsid w:val="00C13A7F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F0331"/>
    <w:rsid w:val="00E3781E"/>
    <w:rsid w:val="00E51C1E"/>
    <w:rsid w:val="00E715F8"/>
    <w:rsid w:val="00F2400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58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58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586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586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586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St-193/2023-37</izvorni_sadrzaj>
    <derivirana_varijabla naziv="DomainObject.Zapisnik.Oznaka_1">St-193/2023-37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2023.</izvorni_sadrzaj>
    <derivirana_varijabla naziv="DomainObject.Predmet.DatumOsnivanja_1">23.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DOSTAVLJENE 23.12.2022.PRILEŽE SPISU U IZDVOJENOM OMOTU</izvorni_sadrzaj>
    <derivirana_varijabla naziv="DomainObject.Predmet.Opis_1">PRIJAVE TRAŽBINA DOSTAVLJENE 23.12.2022.PRILEŽE SPISU U IZDVOJENOM OMOTU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St-193/2023</izvorni_sadrzaj>
    <derivirana_varijabla naziv="DomainObject.Predmet.OznakaBroj_1">St-193/2023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64. ST. 2 SZ</izvorni_sadrzaj>
    <derivirana_varijabla naziv="DomainObject.Predmet.PrimjedbaSuca_1">ČL 64. ST. 2 SZ</derivirana_varijabla>
  </DomainObject.Predmet.PrimjedbaSuca>
  <DomainObject.Predmet.ProtustrankaFormated>
    <izvorni_sadrzaj>  VITA ASSIST j.d.o.o. Vodnjan zastupanog po punomoćniku Ingrid Kalčić; Aleksandra Simić</izvorni_sadrzaj>
    <derivirana_varijabla naziv="DomainObject.Predmet.ProtustrankaFormated_1">  VITA ASSIST j.d.o.o. Vodnjan zastupanog po punomoćniku Ingrid Kalčić; Aleksandra Simić</derivirana_varijabla>
  </DomainObject.Predmet.ProtustrankaFormated>
  <DomainObject.Predmet.ProtustrankaFormatedOIB>
    <izvorni_sadrzaj>  VITA ASSIST j.d.o.o. Vodnjan, OIB 79030711903 zastupanog po punomoćniku Ingrid Kalčić; Aleksandra Simić</izvorni_sadrzaj>
    <derivirana_varijabla naziv="DomainObject.Predmet.ProtustrankaFormatedOIB_1">  VITA ASSIST j.d.o.o. Vodnjan, OIB 79030711903 zastupanog po punomoćniku Ingrid Kalčić; Aleksandra Simić</derivirana_varijabla>
  </DomainObject.Predmet.ProtustrankaFormatedOIB>
  <DomainObject.Predmet.ProtustrankaFormatedWithAdress>
    <izvorni_sadrzaj> VITA ASSIST j.d.o.o. Vodnjan, Trgovačka ulica - Via Merceria 124, 52100 Vodnjan zastupanog po punomoćniku Ingrid Kalčić; Aleksandra Simić</izvorni_sadrzaj>
    <derivirana_varijabla naziv="DomainObject.Predmet.ProtustrankaFormatedWithAdress_1"> VITA ASSIST j.d.o.o. Vodnjan, Trgovačka ulica - Via Merceria 124, 52100 Vodnjan zastupanog po punomoćniku Ingrid Kalčić; Aleksandra Simić</derivirana_varijabla>
  </DomainObject.Predmet.ProtustrankaFormatedWithAdress>
  <DomainObject.Predmet.ProtustrankaFormatedWithAdressOIB>
    <izvorni_sadrzaj> VITA ASSIST j.d.o.o. Vodnjan, OIB 79030711903, Trgovačka ulica - Via Merceria 124, 52100 Vodnjan zastupanog po punomoćniku Ingrid Kalčić; Aleksandra Simić</izvorni_sadrzaj>
    <derivirana_varijabla naziv="DomainObject.Predmet.ProtustrankaFormatedWithAdressOIB_1"> VITA ASSIST j.d.o.o. Vodnjan, OIB 79030711903, Trgovačka ulica - Via Merceria 124, 52100 Vodnjan zastupanog po punomoćniku Ingrid Kalčić; Aleksandra Simić</derivirana_varijabla>
  </DomainObject.Predmet.ProtustrankaFormatedWithAdressOIB>
  <DomainObject.Predmet.ProtustrankaWithAdress>
    <izvorni_sadrzaj>VITA ASSIST j.d.o.o. Vodnjan Trgovačka ulica - Via Merceria 124, 52100 Vodnjan</izvorni_sadrzaj>
    <derivirana_varijabla naziv="DomainObject.Predmet.ProtustrankaWithAdress_1">VITA ASSIST j.d.o.o. Vodnjan Trgovačka ulica - Via Merceria 124, 52100 Vodnjan</derivirana_varijabla>
  </DomainObject.Predmet.ProtustrankaWithAdress>
  <DomainObject.Predmet.ProtustrankaWithAdressOIB>
    <izvorni_sadrzaj>VITA ASSIST j.d.o.o. Vodnjan, OIB 79030711903, Trgovačka ulica - Via Merceria 124, 52100 Vodnjan</izvorni_sadrzaj>
    <derivirana_varijabla naziv="DomainObject.Predmet.ProtustrankaWithAdressOIB_1">VITA ASSIST j.d.o.o. Vodnjan, OIB 79030711903, Trgovačka ulica - Via Merceria 124, 52100 Vodnjan</derivirana_varijabla>
  </DomainObject.Predmet.ProtustrankaWithAdressOIB>
  <DomainObject.Predmet.ProtustrankaNazivFormated>
    <izvorni_sadrzaj>VITA ASSIST j.d.o.o. Vodnjan</izvorni_sadrzaj>
    <derivirana_varijabla naziv="DomainObject.Predmet.ProtustrankaNazivFormated_1">VITA ASSIST j.d.o.o. Vodnjan</derivirana_varijabla>
  </DomainObject.Predmet.ProtustrankaNazivFormated>
  <DomainObject.Predmet.ProtustrankaNazivFormatedOIB>
    <izvorni_sadrzaj>VITA ASSIST j.d.o.o. Vodnjan, OIB 79030711903</izvorni_sadrzaj>
    <derivirana_varijabla naziv="DomainObject.Predmet.ProtustrankaNazivFormatedOIB_1">VITA ASSIST j.d.o.o. Vodnjan, OIB 79030711903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ASSIST j.d.o.o. VODNJAN</izvorni_sadrzaj>
    <derivirana_varijabla naziv="DomainObject.Predmet.StrankaFormated_1">  VITA ASSIST j.d.o.o. VODNJAN</derivirana_varijabla>
  </DomainObject.Predmet.StrankaFormated>
  <DomainObject.Predmet.StrankaFormatedOIB>
    <izvorni_sadrzaj>  VITA ASSIST j.d.o.o. VODNJAN, OIB 79030711903</izvorni_sadrzaj>
    <derivirana_varijabla naziv="DomainObject.Predmet.StrankaFormatedOIB_1">  VITA ASSIST j.d.o.o. VODNJAN, OIB 79030711903</derivirana_varijabla>
  </DomainObject.Predmet.StrankaFormatedOIB>
  <DomainObject.Predmet.StrankaFormatedWithAdress>
    <izvorni_sadrzaj> VITA ASSIST j.d.o.o. VODNJAN, Trgovačka ulica - Via Merceria 124, 52100 Vodnjan</izvorni_sadrzaj>
    <derivirana_varijabla naziv="DomainObject.Predmet.StrankaFormatedWithAdress_1"> VITA ASSIST j.d.o.o. VODNJAN, Trgovačka ulica - Via Merceria 124, 52100 Vodnjan</derivirana_varijabla>
  </DomainObject.Predmet.StrankaFormatedWithAdress>
  <DomainObject.Predmet.StrankaFormatedWithAdressOIB>
    <izvorni_sadrzaj> VITA ASSIST j.d.o.o. VODNJAN, OIB 79030711903, Trgovačka ulica - Via Merceria 124, 52100 Vodnjan</izvorni_sadrzaj>
    <derivirana_varijabla naziv="DomainObject.Predmet.StrankaFormatedWithAdressOIB_1"> VITA ASSIST j.d.o.o. VODNJAN, OIB 79030711903, Trgovačka ulica - Via Merceria 124, 52100 Vodnjan</derivirana_varijabla>
  </DomainObject.Predmet.StrankaFormatedWithAdressOIB>
  <DomainObject.Predmet.StrankaWithAdress>
    <izvorni_sadrzaj>VITA ASSIST j.d.o.o. VODNJAN Trgovačka ulica - Via Merceria 124,52100 Vodnjan</izvorni_sadrzaj>
    <derivirana_varijabla naziv="DomainObject.Predmet.StrankaWithAdress_1">VITA ASSIST j.d.o.o. VODNJAN Trgovačka ulica - Via Merceria 124,52100 Vodnjan</derivirana_varijabla>
  </DomainObject.Predmet.StrankaWithAdress>
  <DomainObject.Predmet.StrankaWithAdressOIB>
    <izvorni_sadrzaj>VITA ASSIST j.d.o.o. VODNJAN, OIB 79030711903, Trgovačka ulica - Via Merceria 124,52100 Vodnjan</izvorni_sadrzaj>
    <derivirana_varijabla naziv="DomainObject.Predmet.StrankaWithAdressOIB_1">VITA ASSIST j.d.o.o. VODNJAN, OIB 79030711903, Trgovačka ulica - Via Merceria 124,52100 Vodnjan</derivirana_varijabla>
  </DomainObject.Predmet.StrankaWithAdressOIB>
  <DomainObject.Predmet.StrankaNazivFormated>
    <izvorni_sadrzaj>VITA ASSIST j.d.o.o. VODNJAN</izvorni_sadrzaj>
    <derivirana_varijabla naziv="DomainObject.Predmet.StrankaNazivFormated_1">VITA ASSIST j.d.o.o. VODNJAN</derivirana_varijabla>
  </DomainObject.Predmet.StrankaNazivFormated>
  <DomainObject.Predmet.StrankaNazivFormatedOIB>
    <izvorni_sadrzaj>VITA ASSIST j.d.o.o. VODNJAN, OIB 79030711903</izvorni_sadrzaj>
    <derivirana_varijabla naziv="DomainObject.Predmet.StrankaNazivFormatedOIB_1">VITA ASSIST j.d.o.o. VODNJAN, OIB 79030711903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VITA ASSIST j.d.o.o. VODNJAN</item>
    </izvorni_sadrzaj>
    <derivirana_varijabla naziv="DomainObject.Predmet.StrankaListFormated_1">
      <item>VITA ASSIST j.d.o.o. VODNJAN</item>
    </derivirana_varijabla>
  </DomainObject.Predmet.StrankaListFormated>
  <DomainObject.Predmet.StrankaListFormatedOIB>
    <izvorni_sadrzaj>
      <item>VITA ASSIST j.d.o.o. VODNJAN, OIB 79030711903</item>
    </izvorni_sadrzaj>
    <derivirana_varijabla naziv="DomainObject.Predmet.StrankaListFormatedOIB_1">
      <item>VITA ASSIST j.d.o.o. VODNJAN, OIB 79030711903</item>
    </derivirana_varijabla>
  </DomainObject.Predmet.StrankaListFormatedOIB>
  <DomainObject.Predmet.StrankaListFormatedWithAdress>
    <izvorni_sadrzaj>
      <item>VITA ASSIST j.d.o.o. VODNJAN, Trgovačka ulica - Via Merceria 124, 52100 Vodnjan</item>
    </izvorni_sadrzaj>
    <derivirana_varijabla naziv="DomainObject.Predmet.StrankaListFormatedWithAdress_1">
      <item>VITA ASSIST j.d.o.o. VODNJAN, Trgovačka ulica - Via Merceria 124, 52100 Vodnjan</item>
    </derivirana_varijabla>
  </DomainObject.Predmet.StrankaListFormatedWithAdress>
  <DomainObject.Predmet.StrankaListFormatedWithAdressOIB>
    <izvorni_sadrzaj>
      <item>VITA ASSIST j.d.o.o. VODNJAN, OIB 79030711903, Trgovačka ulica - Via Merceria 124, 52100 Vodnjan</item>
    </izvorni_sadrzaj>
    <derivirana_varijabla naziv="DomainObject.Predmet.StrankaListFormatedWithAdressOIB_1">
      <item>VITA ASSIST j.d.o.o. VODNJAN, OIB 79030711903, Trgovačka ulica - Via Merceria 124, 52100 Vodnjan</item>
    </derivirana_varijabla>
  </DomainObject.Predmet.StrankaListFormatedWithAdressOIB>
  <DomainObject.Predmet.StrankaListNazivFormated>
    <izvorni_sadrzaj>
      <item>VITA ASSIST j.d.o.o. VODNJAN</item>
    </izvorni_sadrzaj>
    <derivirana_varijabla naziv="DomainObject.Predmet.StrankaListNazivFormated_1">
      <item>VITA ASSIST j.d.o.o. VODNJAN</item>
    </derivirana_varijabla>
  </DomainObject.Predmet.StrankaListNazivFormated>
  <DomainObject.Predmet.StrankaListNazivFormatedOIB>
    <izvorni_sadrzaj>
      <item>VITA ASSIST j.d.o.o. VODNJAN, OIB 79030711903</item>
    </izvorni_sadrzaj>
    <derivirana_varijabla naziv="DomainObject.Predmet.StrankaListNazivFormatedOIB_1">
      <item>VITA ASSIST j.d.o.o. VODNJAN, OIB 79030711903</item>
    </derivirana_varijabla>
  </DomainObject.Predmet.StrankaListNazivFormatedOIB>
  <DomainObject.Predmet.ProtuStrankaListFormated>
    <izvorni_sadrzaj>
      <item>VITA ASSIST j.d.o.o. Vodnjan zastupanog po punomoćniku Ingrid Kalčić; Aleksandra Simić</item>
    </izvorni_sadrzaj>
    <derivirana_varijabla naziv="DomainObject.Predmet.ProtuStrankaListFormated_1">
      <item>VITA ASSIST j.d.o.o. Vodnjan zastupanog po punomoćniku Ingrid Kalčić; Aleksandra Simić</item>
    </derivirana_varijabla>
  </DomainObject.Predmet.ProtuStrankaListFormated>
  <DomainObject.Predmet.ProtuStrankaListFormatedOIB>
    <izvorni_sadrzaj>
      <item>VITA ASSIST j.d.o.o. Vodnjan, OIB 79030711903 zastupanog po punomoćniku Ingrid Kalčić; Aleksandra Simić</item>
    </izvorni_sadrzaj>
    <derivirana_varijabla naziv="DomainObject.Predmet.ProtuStrankaListFormatedOIB_1">
      <item>VITA ASSIST j.d.o.o. Vodnjan, OIB 79030711903 zastupanog po punomoćniku Ingrid Kalčić; Aleksandra Simić</item>
    </derivirana_varijabla>
  </DomainObject.Predmet.ProtuStrankaListFormatedOIB>
  <DomainObject.Predmet.ProtuStrankaListFormatedWithAdress>
    <izvorni_sadrzaj>
      <item>VITA ASSIST j.d.o.o. Vodnjan, Trgovačka ulica - Via Merceria 124, 52100 Vodnjan zastupanog po punomoćniku Ingrid Kalčić; Aleksandra Simić</item>
    </izvorni_sadrzaj>
    <derivirana_varijabla naziv="DomainObject.Predmet.ProtuStrankaListFormatedWithAdress_1">
      <item>VITA ASSIST j.d.o.o. Vodnjan, Trgovačka ulica - Via Merceria 124, 52100 Vodnjan zastupanog po punomoćniku Ingrid Kalčić; Aleksandra Simić</item>
    </derivirana_varijabla>
  </DomainObject.Predmet.ProtuStrankaListFormatedWithAdress>
  <DomainObject.Predmet.ProtuStrankaListFormatedWithAdressOIB>
    <izvorni_sadrzaj>
      <item>VITA ASSIST j.d.o.o. Vodnjan, OIB 79030711903, Trgovačka ulica - Via Merceria 124, 52100 Vodnjan zastupanog po punomoćniku Ingrid Kalčić; Aleksandra Simić</item>
    </izvorni_sadrzaj>
    <derivirana_varijabla naziv="DomainObject.Predmet.ProtuStrankaListFormatedWithAdressOIB_1">
      <item>VITA ASSIST j.d.o.o. Vodnjan, OIB 79030711903, Trgovačka ulica - Via Merceria 124, 52100 Vodnjan zastupanog po punomoćniku Ingrid Kalčić; Aleksandra Simić</item>
    </derivirana_varijabla>
  </DomainObject.Predmet.ProtuStrankaListFormatedWithAdressOIB>
  <DomainObject.Predmet.ProtuStrankaListNazivFormated>
    <izvorni_sadrzaj>
      <item>VITA ASSIST j.d.o.o. Vodnjan</item>
    </izvorni_sadrzaj>
    <derivirana_varijabla naziv="DomainObject.Predmet.ProtuStrankaListNazivFormated_1">
      <item>VITA ASSIST j.d.o.o. Vodnjan</item>
    </derivirana_varijabla>
  </DomainObject.Predmet.ProtuStrankaListNazivFormated>
  <DomainObject.Predmet.ProtuStrankaListNazivFormatedOIB>
    <izvorni_sadrzaj>
      <item>VITA ASSIST j.d.o.o. Vodnjan, OIB 79030711903</item>
    </izvorni_sadrzaj>
    <derivirana_varijabla naziv="DomainObject.Predmet.ProtuStrankaListNazivFormatedOIB_1">
      <item>VITA ASSIST j.d.o.o. Vodnjan, OIB 79030711903</item>
    </derivirana_varijabla>
  </DomainObject.Predmet.ProtuStrankaListNazivFormatedOIB>
  <DomainObject.Predmet.OstaliListFormated>
    <izvorni_sadrzaj>
      <item>Ingrid Kalčić punomoćnica sudionika u postupku VITA ASSIST j.d.o.o. Vodnjan</item>
      <item>Aleksandra Simić punomoćnik sudionika u postupku VITA ASSIST j.d.o.o. Vodnjan</item>
    </izvorni_sadrzaj>
    <derivirana_varijabla naziv="DomainObject.Predmet.OstaliListFormated_1">
      <item>Ingrid Kalčić punomoćnica sudionika u postupku VITA ASSIST j.d.o.o. Vodnjan</item>
      <item>Aleksandra Simić punomoćnik sudionika u postupku VITA ASSIST j.d.o.o. Vodnjan</item>
    </derivirana_varijabla>
  </DomainObject.Predmet.OstaliListFormated>
  <DomainObject.Predmet.OstaliListFormatedOIB>
    <izvorni_sadrzaj>
      <item>Ingrid Kalčić, OIB 44852786026 punomoćnica sudionika u postupku VITA ASSIST j.d.o.o. Vodnjan</item>
      <item>Aleksandra Simić, OIB 15617248473 punomoćnik sudionika u postupku VITA ASSIST j.d.o.o. Vodnjan</item>
    </izvorni_sadrzaj>
    <derivirana_varijabla naziv="DomainObject.Predmet.OstaliListFormatedOIB_1">
      <item>Ingrid Kalčić, OIB 44852786026 punomoćnica sudionika u postupku VITA ASSIST j.d.o.o. Vodnjan</item>
      <item>Aleksandra Simić, OIB 15617248473 punomoćnik sudionika u postupku VITA ASSIST j.d.o.o. Vodnjan</item>
    </derivirana_varijabla>
  </DomainObject.Predmet.OstaliListFormatedOIB>
  <DomainObject.Predmet.OstaliListFormatedWithAdress>
    <izvorni_sadrzaj>
      <item>Ingrid Kalčić, Trgovačka Ulica 128, 52100 Vodnjan punomoćnica sudionika u postupku VITA ASSIST j.d.o.o. Vodnjan</item>
      <item>Aleksandra Simić, Dobrilina ulica 12, 52100 Pula punomoćnik sudionika u postupku VITA ASSIST j.d.o.o. Vodnjan</item>
    </izvorni_sadrzaj>
    <derivirana_varijabla naziv="DomainObject.Predmet.OstaliListFormatedWithAdress_1">
      <item>Ingrid Kalčić, Trgovačka Ulica 128, 52100 Vodnjan punomoćnica sudionika u postupku VITA ASSIST j.d.o.o. Vodnjan</item>
      <item>Aleksandra Simić, Dobrilina ulica 12, 52100 Pula punomoćnik sudionika u postupku VITA ASSIST j.d.o.o. Vodnjan</item>
    </derivirana_varijabla>
  </DomainObject.Predmet.OstaliListFormatedWithAdress>
  <DomainObject.Predmet.OstaliListFormatedWithAdressOIB>
    <izvorni_sadrzaj>
      <item>Ingrid Kalčić, OIB 44852786026, Trgovačka Ulica 128, 52100 Vodnjan punomoćnica sudionika u postupku VITA ASSIST j.d.o.o. Vodnjan</item>
      <item>Aleksandra Simić, OIB 15617248473, Dobrilina ulica 12, 52100 Pula punomoćnik sudionika u postupku VITA ASSIST j.d.o.o. Vodnjan</item>
    </izvorni_sadrzaj>
    <derivirana_varijabla naziv="DomainObject.Predmet.OstaliListFormatedWithAdressOIB_1">
      <item>Ingrid Kalčić, OIB 44852786026, Trgovačka Ulica 128, 52100 Vodnjan punomoćnica sudionika u postupku VITA ASSIST j.d.o.o. Vodnjan</item>
      <item>Aleksandra Simić, OIB 15617248473, Dobrilina ulica 12, 52100 Pula punomoćnik sudionika u postupku VITA ASSIST j.d.o.o. Vodnjan</item>
    </derivirana_varijabla>
  </DomainObject.Predmet.OstaliListFormatedWithAdressOIB>
  <DomainObject.Predmet.OstaliListNazivFormated>
    <izvorni_sadrzaj>
      <item>Ingrid Kalčić</item>
      <item>Aleksandra Simić</item>
    </izvorni_sadrzaj>
    <derivirana_varijabla naziv="DomainObject.Predmet.OstaliListNazivFormated_1">
      <item>Ingrid Kalčić</item>
      <item>Aleksandra Simić</item>
    </derivirana_varijabla>
  </DomainObject.Predmet.OstaliListNazivFormated>
  <DomainObject.Predmet.OstaliListNazivFormatedOIB>
    <izvorni_sadrzaj>
      <item>Ingrid Kalčić, OIB 44852786026</item>
      <item>Aleksandra Simić, OIB 15617248473</item>
    </izvorni_sadrzaj>
    <derivirana_varijabla naziv="DomainObject.Predmet.OstaliListNazivFormatedOIB_1">
      <item>Ingrid Kalčić, OIB 44852786026</item>
      <item>Aleksandra Simić, OIB 15617248473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St-193/2023-37</izvorni_sadrzaj>
    <derivirana_varijabla naziv="DomainObject.PoslovniBrojDokumenta_1">St-193/2023-37</derivirana_varijabla>
  </DomainObject.PoslovniBrojDokumenta>
  <DomainObject.Predmet.StrankaIDrugi>
    <izvorni_sadrzaj>VITA ASSIST j.d.o.o. VODNJAN</izvorni_sadrzaj>
    <derivirana_varijabla naziv="DomainObject.Predmet.StrankaIDrugi_1">VITA ASSIST j.d.o.o. VODNJAN</derivirana_varijabla>
  </DomainObject.Predmet.StrankaIDrugi>
  <DomainObject.Predmet.ProtustrankaIDrugi>
    <izvorni_sadrzaj>VITA ASSIST j.d.o.o. Vodnjan</izvorni_sadrzaj>
    <derivirana_varijabla naziv="DomainObject.Predmet.ProtustrankaIDrugi_1">VITA ASSIST j.d.o.o. Vodnjan</derivirana_varijabla>
  </DomainObject.Predmet.ProtustrankaIDrugi>
  <DomainObject.Predmet.StrankaIDrugiAdressOIB>
    <izvorni_sadrzaj>VITA ASSIST j.d.o.o. VODNJAN, OIB 79030711903, Trgovačka ulica - Via Merceria 124, 52100 Vodnjan</izvorni_sadrzaj>
    <derivirana_varijabla naziv="DomainObject.Predmet.StrankaIDrugiAdressOIB_1">VITA ASSIST j.d.o.o. VODNJAN, OIB 79030711903, Trgovačka ulica - Via Merceria 124, 52100 Vodnjan</derivirana_varijabla>
  </DomainObject.Predmet.StrankaIDrugiAdressOIB>
  <DomainObject.Predmet.ProtustrankaIDrugiAdressOIB>
    <izvorni_sadrzaj>VITA ASSIST j.d.o.o. Vodnjan, OIB 79030711903, Trgovačka ulica - Via Merceria 124, 52100 Vodnjan</izvorni_sadrzaj>
    <derivirana_varijabla naziv="DomainObject.Predmet.ProtustrankaIDrugiAdressOIB_1">VITA ASSIST j.d.o.o. Vodnjan, OIB 79030711903, Trgovačka ulica - Via Merceria 124,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ASSIST j.d.o.o. VODNJAN</item>
      <item>VITA ASSIST j.d.o.o. Vodnjan</item>
      <item>Ingrid Kalčić</item>
      <item>Aleksandra Simić</item>
    </izvorni_sadrzaj>
    <derivirana_varijabla naziv="DomainObject.Predmet.SudioniciListNaziv_1">
      <item>VITA ASSIST j.d.o.o. VODNJAN</item>
      <item>VITA ASSIST j.d.o.o. Vodnjan</item>
      <item>Ingrid Kalčić</item>
      <item>Aleksandra Simić</item>
    </derivirana_varijabla>
  </DomainObject.Predmet.SudioniciListNaziv>
  <DomainObject.Predmet.SudioniciListAdressOIB>
    <izvorni_sadrzaj>
      <item>VITA ASSIST j.d.o.o. VODNJAN, OIB 79030711903, Trgovačka ulica - Via Merceria 124,52100 Vodnjan</item>
      <item>VITA ASSIST j.d.o.o. Vodnjan, OIB 79030711903, Trgovačka ulica - Via Merceria 124,52100 Vodnjan</item>
      <item>Ingrid Kalčić, OIB 44852786026, Trgovačka Ulica 128,52100 Vodnjan</item>
      <item>Aleksandra Simić, OIB 15617248473, Dobrilina ulica 12,52100 Pula</item>
    </izvorni_sadrzaj>
    <derivirana_varijabla naziv="DomainObject.Predmet.SudioniciListAdressOIB_1">
      <item>VITA ASSIST j.d.o.o. VODNJAN, OIB 79030711903, Trgovačka ulica - Via Merceria 124,52100 Vodnjan</item>
      <item>VITA ASSIST j.d.o.o. Vodnjan, OIB 79030711903, Trgovačka ulica - Via Merceria 124,52100 Vodnjan</item>
      <item>Ingrid Kalčić, OIB 44852786026, Trgovačka Ulica 128,52100 Vodnjan</item>
      <item>Aleksandra Simić, OIB 15617248473, Dobrilina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79030711903</item>
      <item>, OIB 79030711903</item>
      <item>, OIB 44852786026</item>
      <item>, OIB 15617248473</item>
    </izvorni_sadrzaj>
    <derivirana_varijabla naziv="DomainObject.Predmet.SudioniciListNazivOIB_1">
      <item>, OIB 79030711903</item>
      <item>, OIB 79030711903</item>
      <item>, OIB 44852786026</item>
      <item>, OIB 15617248473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2022.</izvorni_sadrzaj>
    <derivirana_varijabla naziv="DomainObject.Predmet.DatumPocetkaProcesa_1">2.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314F4-C441-469B-B95B-A720BA54E4D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205</properties:Words>
  <properties:Characters>1134</properties:Characters>
  <properties:Lines>48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1402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2023-05-05T06:47:00Z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2023-05-05T11:30:00Z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St-193/2023-37 / Zapisnik - Ročište radi rasprave o uvjetima za otvaranje steč. post. (St-193-2023-37 u 10,00 vitta assist.docx)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